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56A98" w:rsidRPr="00456A98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Τριβλία</w:t>
            </w:r>
            <w:bookmarkEnd w:id="0"/>
          </w:p>
        </w:tc>
      </w:tr>
      <w:tr w:rsidR="00456A98" w:rsidRPr="00456A98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56A98" w:rsidRPr="00456A98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56A98" w:rsidRPr="00456A98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56A9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56A9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56A9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56A9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56A9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56A98" w:rsidRPr="00456A98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hAnsi="Tahoma" w:cs="Tahoma"/>
                <w:color w:val="000000"/>
                <w:sz w:val="18"/>
                <w:szCs w:val="18"/>
              </w:rPr>
              <w:t xml:space="preserve">Τριβλία </w:t>
            </w:r>
            <w:proofErr w:type="spellStart"/>
            <w:r w:rsidRPr="00456A98">
              <w:rPr>
                <w:rFonts w:ascii="Tahoma" w:hAnsi="Tahoma" w:cs="Tahoma"/>
                <w:color w:val="000000"/>
                <w:sz w:val="18"/>
                <w:szCs w:val="18"/>
              </w:rPr>
              <w:t>πετρί</w:t>
            </w:r>
            <w:proofErr w:type="spellEnd"/>
            <w:r w:rsidRPr="00456A9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πλαστικά αποστειρωμένα</w:t>
            </w:r>
          </w:p>
        </w:tc>
        <w:tc>
          <w:tcPr>
            <w:tcW w:w="1080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56A98" w:rsidRPr="00456A98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456A98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Στρόγγυλα 90 </w:t>
            </w:r>
            <w:r w:rsidRPr="00456A98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56A98" w:rsidRPr="00456A98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hAnsi="Tahoma" w:cs="Tahoma"/>
                <w:color w:val="000000"/>
                <w:sz w:val="18"/>
                <w:szCs w:val="18"/>
              </w:rPr>
              <w:t>Χωρίς διχοτόμηση</w:t>
            </w:r>
          </w:p>
        </w:tc>
        <w:tc>
          <w:tcPr>
            <w:tcW w:w="1080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56A98" w:rsidRPr="00456A98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hAnsi="Tahoma" w:cs="Tahoma"/>
                <w:color w:val="000000"/>
                <w:sz w:val="18"/>
                <w:szCs w:val="18"/>
              </w:rPr>
              <w:t>Συσκευασία 20τμχ</w:t>
            </w:r>
          </w:p>
        </w:tc>
        <w:tc>
          <w:tcPr>
            <w:tcW w:w="1080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56A98" w:rsidRPr="00456A98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56A9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56A98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56A98" w:rsidRPr="00456A98" w:rsidRDefault="00456A98" w:rsidP="00456A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56A9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456A98" w:rsidRDefault="00B43CAA" w:rsidP="00456A98"/>
    <w:sectPr w:rsidR="00B43CAA" w:rsidRPr="00456A9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56A98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0FC9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45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2025-11-26T12:32:00Z</dcterms:created>
  <dcterms:modified xsi:type="dcterms:W3CDTF">2025-11-26T12:32:00Z</dcterms:modified>
</cp:coreProperties>
</file>